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1F48DB" w:rsidP="006B4D49">
      <w:pPr>
        <w:jc w:val="center"/>
        <w:rPr>
          <w:b/>
          <w:bCs/>
          <w:shadow/>
          <w:sz w:val="40"/>
          <w:szCs w:val="40"/>
          <w:rtl/>
        </w:rPr>
      </w:pPr>
      <w:r w:rsidRPr="001F48DB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426659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مريم عبد العزيز محمد أبو ضهير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426659" w:rsidRDefault="00426659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26659">
              <w:rPr>
                <w:rFonts w:cs="Simplified Arabic"/>
                <w:sz w:val="28"/>
                <w:szCs w:val="28"/>
                <w:lang w:eastAsia="en-US"/>
              </w:rPr>
              <w:t>Mariam Abdul Aziz Mohammed Abu Duheir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426659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426659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426659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16/8/2005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DA1DC7" w:rsidRPr="00EA3100" w:rsidRDefault="00426659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26659">
              <w:rPr>
                <w:rFonts w:cs="Simplified Arabic"/>
                <w:sz w:val="28"/>
                <w:szCs w:val="28"/>
              </w:rPr>
              <w:t>Dair Al Balah</w:t>
            </w:r>
            <w:r w:rsidRPr="00426659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426659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دير البلح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426659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23/6/2016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426659" w:rsidP="00426659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26659">
              <w:rPr>
                <w:rFonts w:cs="Simplified Arabic"/>
                <w:sz w:val="28"/>
                <w:szCs w:val="28"/>
                <w:lang w:eastAsia="en-US"/>
              </w:rPr>
              <w:t>Nisreen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426659">
              <w:rPr>
                <w:rFonts w:cs="Simplified Arabic"/>
                <w:sz w:val="28"/>
                <w:szCs w:val="28"/>
                <w:lang w:eastAsia="en-US"/>
              </w:rPr>
              <w:t>Ramadan Abu Duheir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426659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نسرين رمضان أبو ضهير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426659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426659">
              <w:rPr>
                <w:rFonts w:cs="Simplified Arabic"/>
                <w:sz w:val="28"/>
                <w:szCs w:val="28"/>
                <w:lang w:eastAsia="en-US"/>
              </w:rPr>
              <w:t>Nisreen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426659">
              <w:rPr>
                <w:rFonts w:cs="Simplified Arabic"/>
                <w:sz w:val="28"/>
                <w:szCs w:val="28"/>
                <w:lang w:eastAsia="en-US"/>
              </w:rPr>
              <w:t>Ramadan Abu Duheir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426659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نسرين رمضان أبو ضهير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426659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26659">
              <w:rPr>
                <w:rFonts w:cs="Simplified Arabic"/>
                <w:sz w:val="28"/>
                <w:szCs w:val="28"/>
              </w:rPr>
              <w:t>Dair Al Balah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426659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دير البلح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426659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9937EC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S</w:t>
            </w:r>
            <w:r w:rsidR="00426659" w:rsidRPr="00426659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ixth </w:t>
            </w:r>
            <w:r w:rsidR="00426659"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426659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سادس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96B" w:rsidRDefault="0053796B">
      <w:r>
        <w:separator/>
      </w:r>
    </w:p>
  </w:endnote>
  <w:endnote w:type="continuationSeparator" w:id="1">
    <w:p w:rsidR="0053796B" w:rsidRDefault="0053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1F48DB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96B" w:rsidRDefault="0053796B">
      <w:r>
        <w:separator/>
      </w:r>
    </w:p>
  </w:footnote>
  <w:footnote w:type="continuationSeparator" w:id="1">
    <w:p w:rsidR="0053796B" w:rsidRDefault="00537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1F48DB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1F48DB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26659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3796B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937EC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93129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0259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9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1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94672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71156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65421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9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801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9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95560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4</cp:revision>
  <cp:lastPrinted>2003-11-30T22:05:00Z</cp:lastPrinted>
  <dcterms:created xsi:type="dcterms:W3CDTF">2016-08-28T06:38:00Z</dcterms:created>
  <dcterms:modified xsi:type="dcterms:W3CDTF">2016-08-28T06:39:00Z</dcterms:modified>
</cp:coreProperties>
</file>